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B8118A" w:rsidRDefault="00CE0C49" w:rsidP="00660BAF">
      <w:pPr>
        <w:pStyle w:val="1"/>
        <w:ind w:left="5387"/>
        <w:jc w:val="right"/>
        <w:rPr>
          <w:b w:val="0"/>
          <w:bCs/>
          <w:iCs w:val="0"/>
          <w:color w:val="000000" w:themeColor="text1"/>
        </w:rPr>
      </w:pPr>
      <w:r w:rsidRPr="00CE0C49">
        <w:rPr>
          <w:noProof/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1C28C5" w:rsidRDefault="001C28C5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1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B8118A" w:rsidRDefault="00133698" w:rsidP="00EB088A">
      <w:pPr>
        <w:pStyle w:val="1"/>
        <w:ind w:left="5387"/>
        <w:rPr>
          <w:bCs/>
          <w:iCs w:val="0"/>
          <w:color w:val="000000" w:themeColor="text1"/>
          <w:sz w:val="24"/>
        </w:rPr>
      </w:pPr>
    </w:p>
    <w:p w:rsidR="00133698" w:rsidRPr="00B8118A" w:rsidRDefault="00133698" w:rsidP="00EB088A">
      <w:pPr>
        <w:jc w:val="center"/>
        <w:rPr>
          <w:b/>
          <w:color w:val="000000" w:themeColor="text1"/>
          <w:sz w:val="28"/>
        </w:rPr>
      </w:pPr>
    </w:p>
    <w:p w:rsidR="00956960" w:rsidRPr="00B8118A" w:rsidRDefault="00956960" w:rsidP="00EB088A">
      <w:pPr>
        <w:jc w:val="center"/>
        <w:rPr>
          <w:b/>
          <w:color w:val="000000" w:themeColor="text1"/>
          <w:sz w:val="24"/>
        </w:rPr>
      </w:pPr>
    </w:p>
    <w:p w:rsidR="00956960" w:rsidRPr="00B8118A" w:rsidRDefault="00956960" w:rsidP="00EB088A">
      <w:pPr>
        <w:jc w:val="center"/>
        <w:rPr>
          <w:b/>
          <w:color w:val="000000" w:themeColor="text1"/>
          <w:sz w:val="24"/>
        </w:rPr>
      </w:pPr>
    </w:p>
    <w:p w:rsidR="00133698" w:rsidRPr="00B8118A" w:rsidRDefault="00133698" w:rsidP="00EB088A">
      <w:pPr>
        <w:spacing w:before="120"/>
        <w:jc w:val="center"/>
        <w:rPr>
          <w:rFonts w:ascii="Liberation Serif" w:hAnsi="Liberation Serif"/>
          <w:b/>
          <w:color w:val="000000" w:themeColor="text1"/>
          <w:sz w:val="28"/>
          <w:szCs w:val="28"/>
        </w:rPr>
      </w:pPr>
      <w:r w:rsidRPr="00B8118A">
        <w:rPr>
          <w:rFonts w:ascii="Liberation Serif" w:hAnsi="Liberation Serif"/>
          <w:b/>
          <w:color w:val="000000" w:themeColor="text1"/>
          <w:sz w:val="28"/>
          <w:szCs w:val="28"/>
        </w:rPr>
        <w:t>СВЕРДЛОВСКАЯ ОБЛАСТЬ</w:t>
      </w:r>
    </w:p>
    <w:p w:rsidR="00133698" w:rsidRPr="00B8118A" w:rsidRDefault="00863F8C" w:rsidP="00EB088A">
      <w:pPr>
        <w:spacing w:line="233" w:lineRule="auto"/>
        <w:jc w:val="center"/>
        <w:rPr>
          <w:rFonts w:ascii="Liberation Serif" w:hAnsi="Liberation Serif"/>
          <w:b/>
          <w:color w:val="000000" w:themeColor="text1"/>
          <w:sz w:val="28"/>
          <w:szCs w:val="28"/>
        </w:rPr>
      </w:pPr>
      <w:r w:rsidRPr="00B8118A">
        <w:rPr>
          <w:rFonts w:ascii="Liberation Serif" w:hAnsi="Liberation Serif"/>
          <w:b/>
          <w:color w:val="000000" w:themeColor="text1"/>
          <w:sz w:val="28"/>
          <w:szCs w:val="28"/>
        </w:rPr>
        <w:t>ДУМА</w:t>
      </w:r>
      <w:r w:rsidR="00BF6E52" w:rsidRPr="00B8118A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КАМЕНСК-УРАЛЬСКОГО ГОРОДСКОГО ОКРУГА</w:t>
      </w:r>
    </w:p>
    <w:p w:rsidR="00133698" w:rsidRPr="00B8118A" w:rsidRDefault="00863F8C" w:rsidP="006B62D9">
      <w:pPr>
        <w:ind w:right="-1"/>
        <w:jc w:val="center"/>
        <w:rPr>
          <w:rFonts w:ascii="Liberation Serif" w:hAnsi="Liberation Serif"/>
          <w:b/>
          <w:color w:val="000000" w:themeColor="text1"/>
          <w:spacing w:val="50"/>
          <w:sz w:val="32"/>
          <w:szCs w:val="32"/>
        </w:rPr>
      </w:pPr>
      <w:r w:rsidRPr="00B8118A">
        <w:rPr>
          <w:rFonts w:ascii="Liberation Serif" w:hAnsi="Liberation Serif"/>
          <w:b/>
          <w:color w:val="000000" w:themeColor="text1"/>
          <w:sz w:val="28"/>
          <w:szCs w:val="28"/>
          <w:lang w:val="en-US"/>
        </w:rPr>
        <w:t>VII</w:t>
      </w:r>
      <w:r w:rsidR="009B4947" w:rsidRPr="00B8118A">
        <w:rPr>
          <w:rFonts w:ascii="Liberation Serif" w:hAnsi="Liberation Serif"/>
          <w:b/>
          <w:color w:val="000000" w:themeColor="text1"/>
          <w:sz w:val="28"/>
          <w:szCs w:val="28"/>
          <w:lang w:val="en-US"/>
        </w:rPr>
        <w:t>I</w:t>
      </w:r>
      <w:r w:rsidRPr="00B8118A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СОЗЫВ</w:t>
      </w:r>
      <w:r w:rsidR="0088452B" w:rsidRPr="00B8118A">
        <w:rPr>
          <w:rFonts w:ascii="Liberation Serif" w:hAnsi="Liberation Serif"/>
          <w:b/>
          <w:color w:val="000000" w:themeColor="text1"/>
          <w:sz w:val="28"/>
          <w:szCs w:val="28"/>
        </w:rPr>
        <w:br/>
      </w:r>
      <w:r w:rsidRPr="00B8118A">
        <w:rPr>
          <w:rFonts w:ascii="Liberation Serif" w:hAnsi="Liberation Serif"/>
          <w:b/>
          <w:color w:val="000000" w:themeColor="text1"/>
          <w:spacing w:val="50"/>
          <w:sz w:val="32"/>
          <w:szCs w:val="32"/>
        </w:rPr>
        <w:t>РЕШЕНИ</w:t>
      </w:r>
      <w:r w:rsidR="00133698" w:rsidRPr="00B8118A">
        <w:rPr>
          <w:rFonts w:ascii="Liberation Serif" w:hAnsi="Liberation Serif"/>
          <w:b/>
          <w:color w:val="000000" w:themeColor="text1"/>
          <w:spacing w:val="50"/>
          <w:sz w:val="32"/>
          <w:szCs w:val="32"/>
        </w:rPr>
        <w:t>Е</w:t>
      </w:r>
    </w:p>
    <w:p w:rsidR="00133698" w:rsidRPr="00B8118A" w:rsidRDefault="00CE0C49" w:rsidP="00133698">
      <w:pPr>
        <w:spacing w:before="400"/>
        <w:rPr>
          <w:rFonts w:ascii="Liberation Serif" w:hAnsi="Liberation Serif"/>
          <w:color w:val="000000" w:themeColor="text1"/>
          <w:sz w:val="28"/>
          <w:szCs w:val="28"/>
        </w:rPr>
      </w:pPr>
      <w:r>
        <w:rPr>
          <w:rFonts w:ascii="Liberation Serif" w:hAnsi="Liberation Serif"/>
          <w:noProof/>
          <w:color w:val="000000" w:themeColor="text1"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B97139" w:rsidRPr="00B8118A">
        <w:rPr>
          <w:rFonts w:ascii="Liberation Serif" w:hAnsi="Liberation Serif"/>
          <w:color w:val="000000" w:themeColor="text1"/>
          <w:sz w:val="28"/>
          <w:szCs w:val="28"/>
        </w:rPr>
        <w:t>от</w:t>
      </w:r>
      <w:r w:rsidR="0015612F">
        <w:rPr>
          <w:rFonts w:ascii="Liberation Serif" w:hAnsi="Liberation Serif"/>
          <w:color w:val="000000" w:themeColor="text1"/>
          <w:sz w:val="28"/>
          <w:szCs w:val="28"/>
        </w:rPr>
        <w:t xml:space="preserve"> 20.04.2022</w:t>
      </w:r>
      <w:r w:rsidR="00B97139"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 № </w:t>
      </w:r>
      <w:r w:rsidR="0015612F">
        <w:rPr>
          <w:rFonts w:ascii="Liberation Serif" w:hAnsi="Liberation Serif"/>
          <w:color w:val="000000" w:themeColor="text1"/>
          <w:sz w:val="28"/>
          <w:szCs w:val="28"/>
        </w:rPr>
        <w:t>74</w:t>
      </w:r>
    </w:p>
    <w:p w:rsidR="00133698" w:rsidRPr="00B8118A" w:rsidRDefault="00133698" w:rsidP="00133698">
      <w:pPr>
        <w:rPr>
          <w:color w:val="000000" w:themeColor="text1"/>
          <w:sz w:val="28"/>
          <w:szCs w:val="28"/>
        </w:rPr>
      </w:pPr>
    </w:p>
    <w:p w:rsidR="00133698" w:rsidRPr="00B8118A" w:rsidRDefault="00133698" w:rsidP="00133698">
      <w:pPr>
        <w:rPr>
          <w:color w:val="000000" w:themeColor="text1"/>
          <w:sz w:val="28"/>
          <w:szCs w:val="28"/>
        </w:rPr>
      </w:pPr>
    </w:p>
    <w:p w:rsidR="00D13185" w:rsidRPr="00B8118A" w:rsidRDefault="00D13185" w:rsidP="00D13185">
      <w:pPr>
        <w:pStyle w:val="a7"/>
        <w:spacing w:after="0"/>
        <w:jc w:val="center"/>
        <w:rPr>
          <w:rFonts w:ascii="Liberation Serif" w:hAnsi="Liberation Serif"/>
          <w:b/>
          <w:color w:val="000000" w:themeColor="text1"/>
          <w:sz w:val="28"/>
          <w:szCs w:val="28"/>
        </w:rPr>
      </w:pPr>
      <w:r w:rsidRPr="00B8118A">
        <w:rPr>
          <w:rFonts w:ascii="Liberation Serif" w:hAnsi="Liberation Serif"/>
          <w:b/>
          <w:color w:val="000000" w:themeColor="text1"/>
          <w:sz w:val="28"/>
          <w:szCs w:val="28"/>
        </w:rPr>
        <w:t>О внесении изменений в Генеральный план</w:t>
      </w:r>
    </w:p>
    <w:p w:rsidR="00442F89" w:rsidRPr="00B8118A" w:rsidRDefault="00442F89" w:rsidP="00442F89">
      <w:pPr>
        <w:pStyle w:val="a7"/>
        <w:spacing w:after="0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B8118A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муниципального образования город Каменск-Уральский</w:t>
      </w:r>
    </w:p>
    <w:p w:rsidR="00D13185" w:rsidRPr="00E25386" w:rsidRDefault="00D13185" w:rsidP="00D13185">
      <w:pPr>
        <w:rPr>
          <w:rFonts w:ascii="Liberation Serif" w:hAnsi="Liberation Serif"/>
          <w:color w:val="000000" w:themeColor="text1"/>
          <w:sz w:val="28"/>
        </w:rPr>
      </w:pPr>
    </w:p>
    <w:p w:rsidR="00D13185" w:rsidRPr="00B8118A" w:rsidRDefault="00D13185" w:rsidP="00D13185">
      <w:pPr>
        <w:ind w:firstLine="630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B8118A">
        <w:rPr>
          <w:rFonts w:ascii="Liberation Serif" w:hAnsi="Liberation Serif"/>
          <w:color w:val="000000" w:themeColor="text1"/>
          <w:sz w:val="28"/>
          <w:szCs w:val="28"/>
        </w:rPr>
        <w:t>В соответствии</w:t>
      </w:r>
      <w:r w:rsidR="00876474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B8118A">
        <w:rPr>
          <w:rFonts w:ascii="Liberation Serif" w:hAnsi="Liberation Serif"/>
          <w:color w:val="000000" w:themeColor="text1"/>
          <w:sz w:val="28"/>
          <w:szCs w:val="28"/>
        </w:rPr>
        <w:t>с</w:t>
      </w:r>
      <w:r w:rsidR="00876474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B8118A">
        <w:rPr>
          <w:rFonts w:ascii="Liberation Serif" w:hAnsi="Liberation Serif"/>
          <w:color w:val="000000" w:themeColor="text1"/>
          <w:sz w:val="28"/>
          <w:szCs w:val="28"/>
        </w:rPr>
        <w:t>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Каменск-Уральский городской округ Сверд</w:t>
      </w:r>
      <w:r w:rsidR="00E25386">
        <w:rPr>
          <w:rFonts w:ascii="Liberation Serif" w:hAnsi="Liberation Serif"/>
          <w:color w:val="000000" w:themeColor="text1"/>
          <w:sz w:val="28"/>
          <w:szCs w:val="28"/>
        </w:rPr>
        <w:t xml:space="preserve">ловской области, </w:t>
      </w:r>
      <w:r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</w:t>
      </w:r>
      <w:r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 xml:space="preserve">с учетом результатов общественных обсуждений и заключения по результатам общественных обсуждений, </w:t>
      </w:r>
      <w:r w:rsidRPr="00B8118A">
        <w:rPr>
          <w:rFonts w:ascii="Liberation Serif" w:hAnsi="Liberation Serif"/>
          <w:color w:val="000000" w:themeColor="text1"/>
          <w:sz w:val="28"/>
          <w:szCs w:val="28"/>
        </w:rPr>
        <w:t>Дума Каменск-Уральского городского округа</w:t>
      </w:r>
    </w:p>
    <w:p w:rsidR="00D13185" w:rsidRPr="00B8118A" w:rsidRDefault="00D13185" w:rsidP="00D13185">
      <w:pPr>
        <w:jc w:val="both"/>
        <w:rPr>
          <w:rFonts w:ascii="Liberation Serif" w:hAnsi="Liberation Serif"/>
          <w:b/>
          <w:i/>
          <w:color w:val="000000" w:themeColor="text1"/>
          <w:sz w:val="28"/>
        </w:rPr>
      </w:pPr>
      <w:r w:rsidRPr="00B8118A">
        <w:rPr>
          <w:rFonts w:ascii="Liberation Serif" w:hAnsi="Liberation Serif"/>
          <w:b/>
          <w:color w:val="000000" w:themeColor="text1"/>
          <w:sz w:val="28"/>
        </w:rPr>
        <w:t>РЕШИЛА:</w:t>
      </w:r>
    </w:p>
    <w:p w:rsidR="0010493F" w:rsidRPr="00B8118A" w:rsidRDefault="00D13185" w:rsidP="00876474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</w:pPr>
      <w:r w:rsidRPr="00B8118A">
        <w:rPr>
          <w:rFonts w:ascii="Liberation Serif" w:hAnsi="Liberation Serif"/>
          <w:color w:val="000000" w:themeColor="text1"/>
          <w:sz w:val="28"/>
        </w:rPr>
        <w:t>1. Внести</w:t>
      </w:r>
      <w:r w:rsidR="006F0AD1" w:rsidRPr="00B8118A">
        <w:rPr>
          <w:rFonts w:ascii="Liberation Serif" w:hAnsi="Liberation Serif"/>
          <w:color w:val="000000" w:themeColor="text1"/>
          <w:sz w:val="28"/>
        </w:rPr>
        <w:t xml:space="preserve"> в </w:t>
      </w:r>
      <w:r w:rsidR="00022C38" w:rsidRPr="00B8118A">
        <w:rPr>
          <w:rFonts w:ascii="Liberation Serif" w:hAnsi="Liberation Serif"/>
          <w:color w:val="000000" w:themeColor="text1"/>
          <w:sz w:val="28"/>
        </w:rPr>
        <w:t xml:space="preserve">графические приложения к </w:t>
      </w:r>
      <w:r w:rsidR="00022C38"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>Генеральному</w:t>
      </w:r>
      <w:r w:rsidR="00E731E6"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 xml:space="preserve"> план</w:t>
      </w:r>
      <w:r w:rsidR="00022C38"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>у</w:t>
      </w:r>
      <w:r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 xml:space="preserve"> муниципального образования город Каменск-Уральский,</w:t>
      </w:r>
      <w:r w:rsidR="00876474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 xml:space="preserve"> </w:t>
      </w:r>
      <w:r w:rsidR="00022C38"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>утвержденному</w:t>
      </w:r>
      <w:r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 xml:space="preserve"> решением Городской Думы города Каменск</w:t>
      </w:r>
      <w:r w:rsidR="00E731E6"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 xml:space="preserve">а-Уральского от 29.04.2009 № 80 </w:t>
      </w:r>
      <w:r w:rsidR="00E25386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br/>
      </w:r>
      <w:r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>(в редакции решений Городской Думы города Каменс</w:t>
      </w:r>
      <w:r w:rsidR="00E731E6"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 xml:space="preserve">ка-Уральского </w:t>
      </w:r>
      <w:r w:rsidR="00E25386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br/>
      </w:r>
      <w:r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>от 24.02.2011</w:t>
      </w:r>
      <w:r w:rsidR="00E25386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 xml:space="preserve"> </w:t>
      </w:r>
      <w:r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 xml:space="preserve">№ 316; от 27.04.2011 № 340; от 25.05.2011 № 354; от 14.03.2012 </w:t>
      </w:r>
      <w:r w:rsidR="00E25386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br/>
      </w:r>
      <w:r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>№ 464; от 18.04.2012 № 489; от 27.06.2012</w:t>
      </w:r>
      <w:r w:rsidR="00E731E6"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 xml:space="preserve"> № 527; от 19.09.2012 № 569; </w:t>
      </w:r>
      <w:r w:rsidR="00E25386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br/>
      </w:r>
      <w:r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>от 14.11.2012  № 18; от 05.12.2012 № 38; от</w:t>
      </w:r>
      <w:r w:rsidR="00E731E6"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 xml:space="preserve"> 26.12.2012 № 56; от 20.02.2013 </w:t>
      </w:r>
      <w:r w:rsidR="00E25386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br/>
      </w:r>
      <w:r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>№ 75; от 20.03.2013 № 99;от 22.05.2013 № 140; от 26.06.2013 № 163;</w:t>
      </w:r>
      <w:r w:rsidR="00E25386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 xml:space="preserve"> </w:t>
      </w:r>
      <w:r w:rsidR="00E25386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br/>
      </w:r>
      <w:r w:rsidRPr="00B8118A">
        <w:rPr>
          <w:rFonts w:ascii="Liberation Serif" w:hAnsi="Liberation Serif"/>
          <w:bCs/>
          <w:color w:val="000000" w:themeColor="text1"/>
          <w:sz w:val="28"/>
          <w:szCs w:val="28"/>
        </w:rPr>
        <w:t>от 04.09.2013 № 191; от 25.12.2013 № 239</w:t>
      </w:r>
      <w:r w:rsidR="00022C38"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; </w:t>
      </w:r>
      <w:r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от </w:t>
      </w:r>
      <w:r w:rsidR="00E731E6"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19.03.2014 № 262; от 21.05.2014 </w:t>
      </w:r>
      <w:r w:rsidR="00E25386">
        <w:rPr>
          <w:rFonts w:ascii="Liberation Serif" w:hAnsi="Liberation Serif"/>
          <w:color w:val="000000" w:themeColor="text1"/>
          <w:sz w:val="28"/>
          <w:szCs w:val="28"/>
        </w:rPr>
        <w:br/>
      </w:r>
      <w:r w:rsidRPr="00B8118A">
        <w:rPr>
          <w:rFonts w:ascii="Liberation Serif" w:hAnsi="Liberation Serif"/>
          <w:color w:val="000000" w:themeColor="text1"/>
          <w:sz w:val="28"/>
          <w:szCs w:val="28"/>
        </w:rPr>
        <w:t>№ 289; от 20.08.2014 № 325 от 18.03.2015</w:t>
      </w:r>
      <w:r w:rsidR="00E731E6"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№ 407; от 29.10.2015 № 492; </w:t>
      </w:r>
      <w:r w:rsidR="00E25386">
        <w:rPr>
          <w:rFonts w:ascii="Liberation Serif" w:hAnsi="Liberation Serif"/>
          <w:color w:val="000000" w:themeColor="text1"/>
          <w:sz w:val="28"/>
          <w:szCs w:val="28"/>
        </w:rPr>
        <w:br/>
      </w:r>
      <w:r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от 16.12.2015  № 518; от 20.07.2016 № 596; от </w:t>
      </w:r>
      <w:r w:rsidR="00E731E6"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16.11.2016  № 42; от 22.03.2017 </w:t>
      </w:r>
      <w:r w:rsidR="00E25386">
        <w:rPr>
          <w:rFonts w:ascii="Liberation Serif" w:hAnsi="Liberation Serif"/>
          <w:color w:val="000000" w:themeColor="text1"/>
          <w:sz w:val="28"/>
          <w:szCs w:val="28"/>
        </w:rPr>
        <w:br/>
      </w:r>
      <w:r w:rsidRPr="00B8118A">
        <w:rPr>
          <w:rFonts w:ascii="Liberation Serif" w:hAnsi="Liberation Serif"/>
          <w:color w:val="000000" w:themeColor="text1"/>
          <w:sz w:val="28"/>
          <w:szCs w:val="28"/>
        </w:rPr>
        <w:t>№ 112;от 2</w:t>
      </w:r>
      <w:r w:rsidR="00022C38"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6.04.2017 № 131;  от 19.07.2017 </w:t>
      </w:r>
      <w:r w:rsidR="00E731E6"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№ 221, от 20.09.2017 № 236; </w:t>
      </w:r>
      <w:r w:rsidR="00E25386">
        <w:rPr>
          <w:rFonts w:ascii="Liberation Serif" w:hAnsi="Liberation Serif"/>
          <w:color w:val="000000" w:themeColor="text1"/>
          <w:sz w:val="28"/>
          <w:szCs w:val="28"/>
        </w:rPr>
        <w:br/>
      </w:r>
      <w:r w:rsidRPr="00B8118A">
        <w:rPr>
          <w:rFonts w:ascii="Liberation Serif" w:hAnsi="Liberation Serif"/>
          <w:color w:val="000000" w:themeColor="text1"/>
          <w:sz w:val="28"/>
          <w:szCs w:val="28"/>
        </w:rPr>
        <w:t>от 27.12.2</w:t>
      </w:r>
      <w:r w:rsidR="00022C38"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017 № 292, от 24.01.2018 № 303, </w:t>
      </w:r>
      <w:r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от </w:t>
      </w:r>
      <w:r w:rsidR="00E731E6"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19.04.2018 № 328, от 23.05.2018 </w:t>
      </w:r>
      <w:r w:rsidR="00E25386">
        <w:rPr>
          <w:rFonts w:ascii="Liberation Serif" w:hAnsi="Liberation Serif"/>
          <w:color w:val="000000" w:themeColor="text1"/>
          <w:sz w:val="28"/>
          <w:szCs w:val="28"/>
        </w:rPr>
        <w:br/>
      </w:r>
      <w:r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№ 349, от 25.07.2018 № 380, от 21.11.2018 № 421, от 13.03.2019 </w:t>
      </w:r>
      <w:r w:rsidR="00E731E6"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№ 474, </w:t>
      </w:r>
      <w:r w:rsidR="00E25386">
        <w:rPr>
          <w:rFonts w:ascii="Liberation Serif" w:hAnsi="Liberation Serif"/>
          <w:color w:val="000000" w:themeColor="text1"/>
          <w:sz w:val="28"/>
          <w:szCs w:val="28"/>
        </w:rPr>
        <w:br/>
      </w:r>
      <w:r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от 19.06.2019 № 516, от 07.08.2019 </w:t>
      </w:r>
      <w:hyperlink r:id="rId8" w:history="1">
        <w:r w:rsidRPr="00B8118A">
          <w:rPr>
            <w:rFonts w:ascii="Liberation Serif" w:hAnsi="Liberation Serif"/>
            <w:color w:val="000000" w:themeColor="text1"/>
            <w:sz w:val="28"/>
            <w:szCs w:val="28"/>
          </w:rPr>
          <w:t>№ 538</w:t>
        </w:r>
      </w:hyperlink>
      <w:r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, от 16.10.2019 </w:t>
      </w:r>
      <w:hyperlink r:id="rId9" w:history="1">
        <w:r w:rsidRPr="00B8118A">
          <w:rPr>
            <w:rFonts w:ascii="Liberation Serif" w:hAnsi="Liberation Serif"/>
            <w:color w:val="000000" w:themeColor="text1"/>
            <w:sz w:val="28"/>
            <w:szCs w:val="28"/>
          </w:rPr>
          <w:t xml:space="preserve">№ 604, </w:t>
        </w:r>
      </w:hyperlink>
      <w:r w:rsidR="00E731E6"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от 13.11.2019 </w:t>
      </w:r>
      <w:r w:rsidR="00E25386">
        <w:rPr>
          <w:rFonts w:ascii="Liberation Serif" w:hAnsi="Liberation Serif"/>
          <w:color w:val="000000" w:themeColor="text1"/>
          <w:sz w:val="28"/>
          <w:szCs w:val="28"/>
        </w:rPr>
        <w:br/>
      </w:r>
      <w:hyperlink r:id="rId10" w:history="1">
        <w:r w:rsidRPr="00B8118A">
          <w:rPr>
            <w:rFonts w:ascii="Liberation Serif" w:hAnsi="Liberation Serif"/>
            <w:color w:val="000000" w:themeColor="text1"/>
            <w:sz w:val="28"/>
            <w:szCs w:val="28"/>
          </w:rPr>
          <w:t>№ 618</w:t>
        </w:r>
      </w:hyperlink>
      <w:r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, от </w:t>
      </w:r>
      <w:r w:rsidR="00022C38"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25.12.2019 № 633, от 22.04.2020 </w:t>
      </w:r>
      <w:r w:rsidR="00E731E6"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№ 663, от 20.05.2020 № 673, </w:t>
      </w:r>
      <w:r w:rsidR="00E25386">
        <w:rPr>
          <w:rFonts w:ascii="Liberation Serif" w:hAnsi="Liberation Serif"/>
          <w:color w:val="000000" w:themeColor="text1"/>
          <w:sz w:val="28"/>
          <w:szCs w:val="28"/>
        </w:rPr>
        <w:br/>
      </w:r>
      <w:r w:rsidRPr="00B8118A">
        <w:rPr>
          <w:rFonts w:ascii="Liberation Serif" w:hAnsi="Liberation Serif"/>
          <w:color w:val="000000" w:themeColor="text1"/>
          <w:sz w:val="28"/>
          <w:szCs w:val="28"/>
        </w:rPr>
        <w:t>от 17.06.2020 № 694</w:t>
      </w:r>
      <w:r w:rsidR="00F40F72" w:rsidRPr="00B8118A">
        <w:rPr>
          <w:rFonts w:ascii="Liberation Serif" w:hAnsi="Liberation Serif"/>
          <w:color w:val="000000" w:themeColor="text1"/>
          <w:sz w:val="28"/>
          <w:szCs w:val="28"/>
        </w:rPr>
        <w:t>,</w:t>
      </w:r>
      <w:r w:rsidR="003D7C6C"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 решений</w:t>
      </w:r>
      <w:r w:rsidR="00DC4E7E"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 Думы Каменск-Уральского городского округа</w:t>
      </w:r>
      <w:r w:rsidR="00876474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="00E25386">
        <w:rPr>
          <w:rFonts w:ascii="Liberation Serif" w:hAnsi="Liberation Serif"/>
          <w:color w:val="000000" w:themeColor="text1"/>
          <w:sz w:val="28"/>
          <w:szCs w:val="28"/>
        </w:rPr>
        <w:br/>
      </w:r>
      <w:r w:rsidR="00DC4E7E" w:rsidRPr="00B8118A">
        <w:rPr>
          <w:rFonts w:ascii="Liberation Serif" w:hAnsi="Liberation Serif"/>
          <w:color w:val="000000" w:themeColor="text1"/>
          <w:sz w:val="28"/>
          <w:szCs w:val="28"/>
        </w:rPr>
        <w:t>от 14.10.2020№ 745</w:t>
      </w:r>
      <w:r w:rsidR="00022C38"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, от 24.02.2021 </w:t>
      </w:r>
      <w:r w:rsidR="00106896" w:rsidRPr="00B8118A">
        <w:rPr>
          <w:rFonts w:ascii="Liberation Serif" w:hAnsi="Liberation Serif"/>
          <w:color w:val="000000" w:themeColor="text1"/>
          <w:sz w:val="28"/>
          <w:szCs w:val="28"/>
        </w:rPr>
        <w:t>№ 806</w:t>
      </w:r>
      <w:r w:rsidR="006F0AD1" w:rsidRPr="00B8118A">
        <w:rPr>
          <w:rFonts w:ascii="Liberation Serif" w:hAnsi="Liberation Serif"/>
          <w:color w:val="000000" w:themeColor="text1"/>
          <w:sz w:val="28"/>
          <w:szCs w:val="28"/>
        </w:rPr>
        <w:t>, от 25.08.2021 № 886</w:t>
      </w:r>
      <w:r w:rsidR="00F9773C"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, от 16.02.2022 </w:t>
      </w:r>
      <w:r w:rsidR="00E25386">
        <w:rPr>
          <w:rFonts w:ascii="Liberation Serif" w:hAnsi="Liberation Serif"/>
          <w:color w:val="000000" w:themeColor="text1"/>
          <w:sz w:val="28"/>
          <w:szCs w:val="28"/>
        </w:rPr>
        <w:br/>
      </w:r>
      <w:r w:rsidR="00F9773C" w:rsidRPr="00B8118A">
        <w:rPr>
          <w:rFonts w:ascii="Liberation Serif" w:hAnsi="Liberation Serif"/>
          <w:color w:val="000000" w:themeColor="text1"/>
          <w:sz w:val="28"/>
          <w:szCs w:val="28"/>
        </w:rPr>
        <w:t>№ 57</w:t>
      </w:r>
      <w:r w:rsidR="00DC4E7E"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>)</w:t>
      </w:r>
      <w:r w:rsidR="0010493F"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 xml:space="preserve"> следующие изменения:</w:t>
      </w:r>
    </w:p>
    <w:p w:rsidR="002D5FFE" w:rsidRPr="00B8118A" w:rsidRDefault="00E731E6" w:rsidP="00876474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</w:pPr>
      <w:r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lastRenderedPageBreak/>
        <w:t>1)</w:t>
      </w:r>
      <w:r w:rsidR="00022C38"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 xml:space="preserve"> образовать территорию объектов автомобильного транспорта </w:t>
      </w:r>
      <w:r w:rsidR="00567C1D"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 xml:space="preserve">за счёт уменьшения </w:t>
      </w:r>
      <w:r w:rsidR="00022C38"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>территории индивидуальной усадебной жилой застройки</w:t>
      </w:r>
      <w:r w:rsidR="00876474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 xml:space="preserve"> </w:t>
      </w:r>
      <w:r w:rsidR="00E25386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br/>
      </w:r>
      <w:r w:rsidR="00022C38"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 xml:space="preserve">и территории лугов </w:t>
      </w:r>
      <w:r w:rsidR="00022C38" w:rsidRPr="00B8118A">
        <w:rPr>
          <w:rFonts w:ascii="Liberation Serif" w:hAnsi="Liberation Serif" w:cs="Liberation Serif"/>
          <w:color w:val="000000" w:themeColor="text1"/>
          <w:sz w:val="28"/>
          <w:szCs w:val="28"/>
        </w:rPr>
        <w:t>с северной стороны от земельного участка с кадастровым номером 66:45:0100242:148, расположенный по адресу: Свердловская область, муниципальное образование город Каменск-Уральский, город Каменск-Уральский переулок Санаторный, дом № 24к</w:t>
      </w:r>
      <w:r w:rsidR="003D184A"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 xml:space="preserve">, согласно приложению № 1 </w:t>
      </w:r>
      <w:r w:rsidR="00E25386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br/>
      </w:r>
      <w:r w:rsidR="003D184A"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 xml:space="preserve">к настоящему </w:t>
      </w:r>
      <w:r w:rsidR="00BE2288"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>р</w:t>
      </w:r>
      <w:r w:rsidR="003D184A"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>ешению</w:t>
      </w:r>
      <w:r w:rsidR="0050324E"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>;</w:t>
      </w:r>
    </w:p>
    <w:p w:rsidR="00EB59B4" w:rsidRPr="00B8118A" w:rsidRDefault="00EB59B4" w:rsidP="00876474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</w:pPr>
      <w:r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 xml:space="preserve">2) </w:t>
      </w:r>
      <w:r w:rsidR="00567C1D"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 xml:space="preserve">увеличить территорию коммунального предприятия за счёт уменьшения территории объектов автомобильного транспорта </w:t>
      </w:r>
      <w:r w:rsidR="00D96CBD"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>с восточно</w:t>
      </w:r>
      <w:r w:rsidR="00567C1D"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 xml:space="preserve">й стороны от земельного участка </w:t>
      </w:r>
      <w:r w:rsidR="00D96CBD"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>с кадастровым номером 66:45:0200123:</w:t>
      </w:r>
      <w:r w:rsidR="00567C1D"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 xml:space="preserve">946, расположенного по адресу: </w:t>
      </w:r>
      <w:r w:rsidR="00D96CBD"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>Свердловская обл., г. Каменск-Уральский, с южной стороны ОАО «Каменск-Уральское АТП № 14», ул. Заводская, 23</w:t>
      </w:r>
      <w:r w:rsidR="00567C1D"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 xml:space="preserve">, согласно приложению № 2 к настоящему </w:t>
      </w:r>
      <w:r w:rsidR="00BE2288"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>р</w:t>
      </w:r>
      <w:r w:rsidR="00567C1D" w:rsidRPr="00B8118A">
        <w:rPr>
          <w:rStyle w:val="apple-style-span"/>
          <w:rFonts w:ascii="Liberation Serif" w:hAnsi="Liberation Serif"/>
          <w:bCs/>
          <w:color w:val="000000" w:themeColor="text1"/>
          <w:sz w:val="28"/>
          <w:szCs w:val="28"/>
        </w:rPr>
        <w:t>ешению.</w:t>
      </w:r>
    </w:p>
    <w:p w:rsidR="00D13185" w:rsidRPr="00B8118A" w:rsidRDefault="005C3F75" w:rsidP="00E25386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B8118A">
        <w:rPr>
          <w:rFonts w:ascii="Liberation Serif" w:hAnsi="Liberation Serif"/>
          <w:color w:val="000000" w:themeColor="text1"/>
          <w:sz w:val="28"/>
          <w:szCs w:val="28"/>
        </w:rPr>
        <w:t>2</w:t>
      </w:r>
      <w:r w:rsidR="00D13185"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. Опубликовать настоящее решение в газете «Каменский рабочий», </w:t>
      </w:r>
      <w:r w:rsidR="00E25386">
        <w:rPr>
          <w:rFonts w:ascii="Liberation Serif" w:hAnsi="Liberation Serif"/>
          <w:sz w:val="28"/>
          <w:szCs w:val="28"/>
        </w:rPr>
        <w:t>разместить на официальных сайтах Думы Каменск-Уральского городского округа, Каменск-Уральского городского округа</w:t>
      </w:r>
      <w:r w:rsidR="00E25386"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="00D13185"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и в информационной системе обеспечения градостроительной деятельности </w:t>
      </w:r>
      <w:r w:rsidRPr="00B8118A">
        <w:rPr>
          <w:rFonts w:ascii="Liberation Serif" w:hAnsi="Liberation Serif"/>
          <w:color w:val="000000" w:themeColor="text1"/>
          <w:sz w:val="28"/>
          <w:szCs w:val="28"/>
        </w:rPr>
        <w:t>Каменск-Уральского городского округа</w:t>
      </w:r>
      <w:r w:rsidR="00D13185" w:rsidRPr="00B8118A">
        <w:rPr>
          <w:rFonts w:ascii="Liberation Serif" w:hAnsi="Liberation Serif"/>
          <w:color w:val="000000" w:themeColor="text1"/>
          <w:sz w:val="28"/>
          <w:szCs w:val="28"/>
        </w:rPr>
        <w:t>.</w:t>
      </w:r>
    </w:p>
    <w:p w:rsidR="00133698" w:rsidRPr="00B8118A" w:rsidRDefault="005C3F75" w:rsidP="00D13185">
      <w:pPr>
        <w:ind w:firstLine="142"/>
        <w:jc w:val="both"/>
        <w:rPr>
          <w:rFonts w:ascii="Liberation Serif" w:hAnsi="Liberation Serif"/>
          <w:color w:val="000000" w:themeColor="text1"/>
          <w:sz w:val="28"/>
        </w:rPr>
      </w:pPr>
      <w:r w:rsidRPr="00B8118A">
        <w:rPr>
          <w:rFonts w:ascii="Liberation Serif" w:hAnsi="Liberation Serif"/>
          <w:color w:val="000000" w:themeColor="text1"/>
          <w:sz w:val="28"/>
          <w:szCs w:val="28"/>
        </w:rPr>
        <w:tab/>
        <w:t>3</w:t>
      </w:r>
      <w:r w:rsidR="00D13185" w:rsidRPr="00B8118A">
        <w:rPr>
          <w:rFonts w:ascii="Liberation Serif" w:hAnsi="Liberation Serif"/>
          <w:color w:val="000000" w:themeColor="text1"/>
          <w:sz w:val="28"/>
        </w:rPr>
        <w:t>. Контроль исполнени</w:t>
      </w:r>
      <w:r w:rsidR="004C4D90" w:rsidRPr="00B8118A">
        <w:rPr>
          <w:rFonts w:ascii="Liberation Serif" w:hAnsi="Liberation Serif"/>
          <w:color w:val="000000" w:themeColor="text1"/>
          <w:sz w:val="28"/>
        </w:rPr>
        <w:t>я</w:t>
      </w:r>
      <w:r w:rsidR="00D13185" w:rsidRPr="00B8118A">
        <w:rPr>
          <w:rFonts w:ascii="Liberation Serif" w:hAnsi="Liberation Serif"/>
          <w:color w:val="000000" w:themeColor="text1"/>
          <w:sz w:val="28"/>
        </w:rPr>
        <w:t xml:space="preserve"> настоящего решения возложить на комите</w:t>
      </w:r>
      <w:r w:rsidR="008F466E" w:rsidRPr="00B8118A">
        <w:rPr>
          <w:rFonts w:ascii="Liberation Serif" w:hAnsi="Liberation Serif"/>
          <w:color w:val="000000" w:themeColor="text1"/>
          <w:sz w:val="28"/>
        </w:rPr>
        <w:t xml:space="preserve">т </w:t>
      </w:r>
      <w:r w:rsidR="00E25386">
        <w:rPr>
          <w:rFonts w:ascii="Liberation Serif" w:hAnsi="Liberation Serif"/>
          <w:color w:val="000000" w:themeColor="text1"/>
          <w:sz w:val="28"/>
        </w:rPr>
        <w:br/>
      </w:r>
      <w:r w:rsidR="008F466E" w:rsidRPr="00B8118A">
        <w:rPr>
          <w:rFonts w:ascii="Liberation Serif" w:hAnsi="Liberation Serif"/>
          <w:color w:val="000000" w:themeColor="text1"/>
          <w:sz w:val="28"/>
        </w:rPr>
        <w:t>по городскому хозяйству (</w:t>
      </w:r>
      <w:r w:rsidR="00D13185" w:rsidRPr="00B8118A">
        <w:rPr>
          <w:rFonts w:ascii="Liberation Serif" w:hAnsi="Liberation Serif"/>
          <w:color w:val="000000" w:themeColor="text1"/>
          <w:sz w:val="28"/>
        </w:rPr>
        <w:t>Чижов</w:t>
      </w:r>
      <w:r w:rsidR="008F466E" w:rsidRPr="00B8118A">
        <w:rPr>
          <w:rFonts w:ascii="Liberation Serif" w:hAnsi="Liberation Serif"/>
          <w:color w:val="000000" w:themeColor="text1"/>
          <w:sz w:val="28"/>
        </w:rPr>
        <w:t xml:space="preserve"> С.В.</w:t>
      </w:r>
      <w:r w:rsidR="00D13185" w:rsidRPr="00B8118A">
        <w:rPr>
          <w:rFonts w:ascii="Liberation Serif" w:hAnsi="Liberation Serif"/>
          <w:color w:val="000000" w:themeColor="text1"/>
          <w:sz w:val="28"/>
        </w:rPr>
        <w:t>).</w:t>
      </w:r>
    </w:p>
    <w:p w:rsidR="00D13185" w:rsidRPr="00B8118A" w:rsidRDefault="00D13185" w:rsidP="00D13185">
      <w:pPr>
        <w:ind w:firstLine="142"/>
        <w:jc w:val="both"/>
        <w:rPr>
          <w:rFonts w:ascii="Liberation Serif" w:hAnsi="Liberation Serif"/>
          <w:color w:val="000000" w:themeColor="text1"/>
          <w:sz w:val="28"/>
        </w:rPr>
      </w:pPr>
    </w:p>
    <w:p w:rsidR="00D13185" w:rsidRPr="00B8118A" w:rsidRDefault="00D13185" w:rsidP="00D13185">
      <w:pPr>
        <w:ind w:firstLine="142"/>
        <w:jc w:val="both"/>
        <w:rPr>
          <w:rFonts w:ascii="Liberation Serif" w:hAnsi="Liberation Serif"/>
          <w:color w:val="000000" w:themeColor="text1"/>
          <w:sz w:val="28"/>
        </w:rPr>
      </w:pPr>
      <w:bookmarkStart w:id="0" w:name="_GoBack"/>
      <w:bookmarkEnd w:id="0"/>
    </w:p>
    <w:p w:rsidR="001D0FDA" w:rsidRPr="00B8118A" w:rsidRDefault="00863F8C" w:rsidP="00133698">
      <w:pPr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B8118A">
        <w:rPr>
          <w:rFonts w:ascii="Liberation Serif" w:hAnsi="Liberation Serif"/>
          <w:color w:val="000000" w:themeColor="text1"/>
          <w:sz w:val="28"/>
          <w:szCs w:val="28"/>
        </w:rPr>
        <w:t>Председатель</w:t>
      </w:r>
      <w:r w:rsidR="00876474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="001D0FDA" w:rsidRPr="00B8118A">
        <w:rPr>
          <w:rFonts w:ascii="Liberation Serif" w:hAnsi="Liberation Serif"/>
          <w:color w:val="000000" w:themeColor="text1"/>
          <w:sz w:val="28"/>
          <w:szCs w:val="28"/>
        </w:rPr>
        <w:t>Думы</w:t>
      </w:r>
    </w:p>
    <w:p w:rsidR="00D921D5" w:rsidRPr="00B8118A" w:rsidRDefault="00720985" w:rsidP="00133698">
      <w:pPr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B8118A">
        <w:rPr>
          <w:rFonts w:ascii="Liberation Serif" w:hAnsi="Liberation Serif"/>
          <w:color w:val="000000" w:themeColor="text1"/>
          <w:sz w:val="28"/>
          <w:szCs w:val="28"/>
        </w:rPr>
        <w:t>Каменск-Уральского</w:t>
      </w:r>
      <w:r w:rsidR="00876474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B8118A">
        <w:rPr>
          <w:rFonts w:ascii="Liberation Serif" w:hAnsi="Liberation Serif"/>
          <w:color w:val="000000" w:themeColor="text1"/>
          <w:sz w:val="28"/>
          <w:szCs w:val="28"/>
        </w:rPr>
        <w:t>городского округа</w:t>
      </w:r>
      <w:r w:rsidR="00E25386">
        <w:rPr>
          <w:rFonts w:ascii="Liberation Serif" w:hAnsi="Liberation Serif"/>
          <w:color w:val="000000" w:themeColor="text1"/>
          <w:sz w:val="28"/>
          <w:szCs w:val="28"/>
        </w:rPr>
        <w:tab/>
      </w:r>
      <w:r w:rsidR="00E25386">
        <w:rPr>
          <w:rFonts w:ascii="Liberation Serif" w:hAnsi="Liberation Serif"/>
          <w:color w:val="000000" w:themeColor="text1"/>
          <w:sz w:val="28"/>
          <w:szCs w:val="28"/>
        </w:rPr>
        <w:tab/>
      </w:r>
      <w:r w:rsidR="00E25386">
        <w:rPr>
          <w:rFonts w:ascii="Liberation Serif" w:hAnsi="Liberation Serif"/>
          <w:color w:val="000000" w:themeColor="text1"/>
          <w:sz w:val="28"/>
          <w:szCs w:val="28"/>
        </w:rPr>
        <w:tab/>
      </w:r>
      <w:r w:rsidR="00E25386">
        <w:rPr>
          <w:rFonts w:ascii="Liberation Serif" w:hAnsi="Liberation Serif"/>
          <w:color w:val="000000" w:themeColor="text1"/>
          <w:sz w:val="28"/>
          <w:szCs w:val="28"/>
        </w:rPr>
        <w:tab/>
        <w:t xml:space="preserve">         </w:t>
      </w:r>
      <w:r w:rsidR="00863F8C" w:rsidRPr="00B8118A">
        <w:rPr>
          <w:rFonts w:ascii="Liberation Serif" w:hAnsi="Liberation Serif"/>
          <w:color w:val="000000" w:themeColor="text1"/>
          <w:sz w:val="28"/>
          <w:szCs w:val="28"/>
        </w:rPr>
        <w:t>В.И. Пермяков</w:t>
      </w:r>
    </w:p>
    <w:p w:rsidR="00901A08" w:rsidRPr="00B8118A" w:rsidRDefault="00901A08" w:rsidP="00133698">
      <w:pPr>
        <w:jc w:val="both"/>
        <w:rPr>
          <w:rFonts w:ascii="Liberation Serif" w:hAnsi="Liberation Serif"/>
          <w:color w:val="000000" w:themeColor="text1"/>
          <w:sz w:val="28"/>
          <w:szCs w:val="28"/>
        </w:rPr>
      </w:pPr>
    </w:p>
    <w:p w:rsidR="00F40F72" w:rsidRPr="00B8118A" w:rsidRDefault="00F40F72" w:rsidP="00133698">
      <w:pPr>
        <w:jc w:val="both"/>
        <w:rPr>
          <w:rFonts w:ascii="Liberation Serif" w:hAnsi="Liberation Serif"/>
          <w:color w:val="000000" w:themeColor="text1"/>
          <w:sz w:val="28"/>
          <w:szCs w:val="28"/>
        </w:rPr>
      </w:pPr>
    </w:p>
    <w:p w:rsidR="00DC4E7E" w:rsidRPr="00B8118A" w:rsidRDefault="00CE242C" w:rsidP="00DC4E7E">
      <w:pPr>
        <w:jc w:val="both"/>
        <w:rPr>
          <w:color w:val="000000" w:themeColor="text1"/>
          <w:sz w:val="28"/>
          <w:szCs w:val="28"/>
        </w:rPr>
      </w:pPr>
      <w:r w:rsidRPr="00B8118A">
        <w:rPr>
          <w:color w:val="000000" w:themeColor="text1"/>
          <w:sz w:val="28"/>
          <w:szCs w:val="28"/>
        </w:rPr>
        <w:t>Глава</w:t>
      </w:r>
    </w:p>
    <w:p w:rsidR="00DC4E7E" w:rsidRPr="00B8118A" w:rsidRDefault="00DC4E7E" w:rsidP="00DC4E7E">
      <w:pPr>
        <w:jc w:val="both"/>
        <w:rPr>
          <w:color w:val="000000" w:themeColor="text1"/>
          <w:sz w:val="28"/>
          <w:szCs w:val="28"/>
        </w:rPr>
      </w:pPr>
      <w:r w:rsidRPr="00B8118A">
        <w:rPr>
          <w:color w:val="000000" w:themeColor="text1"/>
          <w:sz w:val="28"/>
          <w:szCs w:val="28"/>
        </w:rPr>
        <w:t>Каменск-Уральского городского округа</w:t>
      </w:r>
      <w:r w:rsidRPr="00B8118A">
        <w:rPr>
          <w:color w:val="000000" w:themeColor="text1"/>
          <w:sz w:val="28"/>
          <w:szCs w:val="28"/>
        </w:rPr>
        <w:tab/>
      </w:r>
      <w:r w:rsidRPr="00B8118A">
        <w:rPr>
          <w:color w:val="000000" w:themeColor="text1"/>
          <w:sz w:val="28"/>
          <w:szCs w:val="28"/>
        </w:rPr>
        <w:tab/>
      </w:r>
      <w:r w:rsidRPr="00B8118A">
        <w:rPr>
          <w:color w:val="000000" w:themeColor="text1"/>
          <w:sz w:val="28"/>
          <w:szCs w:val="28"/>
        </w:rPr>
        <w:tab/>
      </w:r>
      <w:r w:rsidR="00E25386">
        <w:rPr>
          <w:color w:val="000000" w:themeColor="text1"/>
          <w:sz w:val="28"/>
          <w:szCs w:val="28"/>
        </w:rPr>
        <w:tab/>
        <w:t xml:space="preserve">         </w:t>
      </w:r>
      <w:r w:rsidRPr="00B8118A">
        <w:rPr>
          <w:color w:val="000000" w:themeColor="text1"/>
          <w:sz w:val="28"/>
          <w:szCs w:val="28"/>
        </w:rPr>
        <w:t>А.А. Герасимов</w:t>
      </w:r>
    </w:p>
    <w:p w:rsidR="00901A08" w:rsidRPr="00B8118A" w:rsidRDefault="00901A08" w:rsidP="00133698">
      <w:pPr>
        <w:jc w:val="both"/>
        <w:rPr>
          <w:rFonts w:ascii="Liberation Serif" w:hAnsi="Liberation Serif"/>
          <w:color w:val="000000" w:themeColor="text1"/>
          <w:sz w:val="28"/>
          <w:szCs w:val="28"/>
        </w:rPr>
      </w:pPr>
    </w:p>
    <w:sectPr w:rsidR="00901A08" w:rsidRPr="00B8118A" w:rsidSect="00E25386">
      <w:headerReference w:type="default" r:id="rId11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290" w:rsidRDefault="00D23290" w:rsidP="009B4947">
      <w:r>
        <w:separator/>
      </w:r>
    </w:p>
  </w:endnote>
  <w:endnote w:type="continuationSeparator" w:id="1">
    <w:p w:rsidR="00D23290" w:rsidRDefault="00D23290" w:rsidP="009B4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290" w:rsidRDefault="00D23290" w:rsidP="009B4947">
      <w:r>
        <w:separator/>
      </w:r>
    </w:p>
  </w:footnote>
  <w:footnote w:type="continuationSeparator" w:id="1">
    <w:p w:rsidR="00D23290" w:rsidRDefault="00D23290" w:rsidP="009B49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21670732"/>
    </w:sdtPr>
    <w:sdtContent>
      <w:p w:rsidR="009D734B" w:rsidRDefault="00CE0C49">
        <w:pPr>
          <w:pStyle w:val="a9"/>
          <w:jc w:val="center"/>
        </w:pPr>
        <w:r>
          <w:fldChar w:fldCharType="begin"/>
        </w:r>
        <w:r w:rsidR="009D734B">
          <w:instrText>PAGE   \* MERGEFORMAT</w:instrText>
        </w:r>
        <w:r>
          <w:fldChar w:fldCharType="separate"/>
        </w:r>
        <w:r w:rsidR="0015612F">
          <w:rPr>
            <w:noProof/>
          </w:rPr>
          <w:t>2</w:t>
        </w:r>
        <w:r>
          <w:fldChar w:fldCharType="end"/>
        </w:r>
      </w:p>
    </w:sdtContent>
  </w:sdt>
  <w:p w:rsidR="009D734B" w:rsidRDefault="009D734B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22C38"/>
    <w:rsid w:val="0006310B"/>
    <w:rsid w:val="000E61A4"/>
    <w:rsid w:val="0010493F"/>
    <w:rsid w:val="00106896"/>
    <w:rsid w:val="00121CAA"/>
    <w:rsid w:val="00121ED3"/>
    <w:rsid w:val="00133698"/>
    <w:rsid w:val="0015612F"/>
    <w:rsid w:val="001620AE"/>
    <w:rsid w:val="001C28C5"/>
    <w:rsid w:val="001D0FDA"/>
    <w:rsid w:val="0023226A"/>
    <w:rsid w:val="002529A8"/>
    <w:rsid w:val="002C41A9"/>
    <w:rsid w:val="002D1179"/>
    <w:rsid w:val="002D5FFE"/>
    <w:rsid w:val="002F07E6"/>
    <w:rsid w:val="00301773"/>
    <w:rsid w:val="00311136"/>
    <w:rsid w:val="00326BA7"/>
    <w:rsid w:val="00352B7E"/>
    <w:rsid w:val="0037407C"/>
    <w:rsid w:val="00374C89"/>
    <w:rsid w:val="003D184A"/>
    <w:rsid w:val="003D7C6C"/>
    <w:rsid w:val="003F6459"/>
    <w:rsid w:val="00442F89"/>
    <w:rsid w:val="004A0601"/>
    <w:rsid w:val="004B0D4D"/>
    <w:rsid w:val="004C3D72"/>
    <w:rsid w:val="004C4D90"/>
    <w:rsid w:val="004F4246"/>
    <w:rsid w:val="0050324E"/>
    <w:rsid w:val="00536788"/>
    <w:rsid w:val="0055434C"/>
    <w:rsid w:val="00556BBA"/>
    <w:rsid w:val="00556E07"/>
    <w:rsid w:val="00567C1D"/>
    <w:rsid w:val="00581713"/>
    <w:rsid w:val="00592A32"/>
    <w:rsid w:val="005C3F75"/>
    <w:rsid w:val="005E4B23"/>
    <w:rsid w:val="005F758B"/>
    <w:rsid w:val="00660BAF"/>
    <w:rsid w:val="006849B4"/>
    <w:rsid w:val="006B62D9"/>
    <w:rsid w:val="006C6C5E"/>
    <w:rsid w:val="006D0BCE"/>
    <w:rsid w:val="006F0AD1"/>
    <w:rsid w:val="00702165"/>
    <w:rsid w:val="007027C5"/>
    <w:rsid w:val="00720985"/>
    <w:rsid w:val="00724B89"/>
    <w:rsid w:val="00742F79"/>
    <w:rsid w:val="007A4840"/>
    <w:rsid w:val="007D7358"/>
    <w:rsid w:val="008240D5"/>
    <w:rsid w:val="00863F8C"/>
    <w:rsid w:val="00871148"/>
    <w:rsid w:val="00876474"/>
    <w:rsid w:val="0088452B"/>
    <w:rsid w:val="00896CBC"/>
    <w:rsid w:val="008B7D29"/>
    <w:rsid w:val="008C0E41"/>
    <w:rsid w:val="008F466E"/>
    <w:rsid w:val="008F589F"/>
    <w:rsid w:val="00900351"/>
    <w:rsid w:val="00900A6B"/>
    <w:rsid w:val="00901A08"/>
    <w:rsid w:val="00956960"/>
    <w:rsid w:val="00975A1C"/>
    <w:rsid w:val="009812A1"/>
    <w:rsid w:val="00983BAA"/>
    <w:rsid w:val="009B4947"/>
    <w:rsid w:val="009B5A2D"/>
    <w:rsid w:val="009D734B"/>
    <w:rsid w:val="009F0198"/>
    <w:rsid w:val="009F6E5A"/>
    <w:rsid w:val="00A1076A"/>
    <w:rsid w:val="00A26589"/>
    <w:rsid w:val="00AD2F3C"/>
    <w:rsid w:val="00B8118A"/>
    <w:rsid w:val="00B95DBC"/>
    <w:rsid w:val="00B97139"/>
    <w:rsid w:val="00BA7870"/>
    <w:rsid w:val="00BC77AC"/>
    <w:rsid w:val="00BD2AA7"/>
    <w:rsid w:val="00BE2288"/>
    <w:rsid w:val="00BF6E52"/>
    <w:rsid w:val="00C12CD2"/>
    <w:rsid w:val="00C55198"/>
    <w:rsid w:val="00C71B8B"/>
    <w:rsid w:val="00C8290F"/>
    <w:rsid w:val="00CA14D7"/>
    <w:rsid w:val="00CA5968"/>
    <w:rsid w:val="00CC2D68"/>
    <w:rsid w:val="00CE0C49"/>
    <w:rsid w:val="00CE242C"/>
    <w:rsid w:val="00CE4271"/>
    <w:rsid w:val="00CF7251"/>
    <w:rsid w:val="00D025E1"/>
    <w:rsid w:val="00D13185"/>
    <w:rsid w:val="00D23290"/>
    <w:rsid w:val="00D46873"/>
    <w:rsid w:val="00D921D5"/>
    <w:rsid w:val="00D96CBD"/>
    <w:rsid w:val="00DA35E4"/>
    <w:rsid w:val="00DC4E7E"/>
    <w:rsid w:val="00DE4BE7"/>
    <w:rsid w:val="00DE724D"/>
    <w:rsid w:val="00E25386"/>
    <w:rsid w:val="00E731E6"/>
    <w:rsid w:val="00EB088A"/>
    <w:rsid w:val="00EB59B4"/>
    <w:rsid w:val="00EE0F8B"/>
    <w:rsid w:val="00EE4587"/>
    <w:rsid w:val="00EE5F94"/>
    <w:rsid w:val="00F269F2"/>
    <w:rsid w:val="00F40F72"/>
    <w:rsid w:val="00F9773C"/>
    <w:rsid w:val="00FA194B"/>
    <w:rsid w:val="00FA3C20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13185"/>
    <w:pPr>
      <w:spacing w:after="120"/>
    </w:pPr>
  </w:style>
  <w:style w:type="character" w:customStyle="1" w:styleId="a8">
    <w:name w:val="Основной текст Знак"/>
    <w:basedOn w:val="a0"/>
    <w:link w:val="a7"/>
    <w:rsid w:val="00D13185"/>
  </w:style>
  <w:style w:type="character" w:customStyle="1" w:styleId="apple-style-span">
    <w:name w:val="apple-style-span"/>
    <w:basedOn w:val="a0"/>
    <w:rsid w:val="00D13185"/>
  </w:style>
  <w:style w:type="paragraph" w:styleId="a9">
    <w:name w:val="header"/>
    <w:basedOn w:val="a"/>
    <w:link w:val="aa"/>
    <w:uiPriority w:val="99"/>
    <w:unhideWhenUsed/>
    <w:rsid w:val="009B49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B4947"/>
  </w:style>
  <w:style w:type="paragraph" w:styleId="ab">
    <w:name w:val="footer"/>
    <w:basedOn w:val="a"/>
    <w:link w:val="ac"/>
    <w:unhideWhenUsed/>
    <w:rsid w:val="009B49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B49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6B8499416FFDD9EF1480C8FF15BF4A655680725CC88BDB956CE9EB4E4C1592EEAAE44FDB38B6503AE8A7C132EA44F41A1FC7AEA09FC8F6D622070ZFvD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956B8499416FFDD9EF1480C8FF15BF4A655680725CF84BDB454CE9EB4E4C1592EEAAE44FDB38B6503AE8A7C132EA44F41A1FC7AEA09FC8F6D622070ZFv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145B7D0F14E4375D294FBA1121C360A6F2A7136890839286B55C3FBCB448105BBDBD5587B2B2E288770F26AFA2AF2826C5496BEC035F319D28CE24eBx2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08023-D2DC-4AA8-8D98-EBFDDD8AC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931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46</cp:revision>
  <cp:lastPrinted>2022-04-11T08:43:00Z</cp:lastPrinted>
  <dcterms:created xsi:type="dcterms:W3CDTF">2020-08-05T08:43:00Z</dcterms:created>
  <dcterms:modified xsi:type="dcterms:W3CDTF">2022-04-18T11:08:00Z</dcterms:modified>
</cp:coreProperties>
</file>